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0ED" w:rsidRDefault="003250ED" w:rsidP="00424698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ПАСПОРТ</w:t>
      </w:r>
    </w:p>
    <w:p w:rsidR="003250ED" w:rsidRDefault="003250ED" w:rsidP="00424698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муниципальной программы Тужинского муниципального района</w:t>
      </w:r>
    </w:p>
    <w:p w:rsidR="003250ED" w:rsidRDefault="003250ED" w:rsidP="00424698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«Развитие физической культуры и спорта» на 2014-2019 годы</w:t>
      </w:r>
    </w:p>
    <w:p w:rsidR="003250ED" w:rsidRDefault="003250ED" w:rsidP="00424698">
      <w:pPr>
        <w:pStyle w:val="ListParagraph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790"/>
        <w:gridCol w:w="6674"/>
      </w:tblGrid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6674" w:type="dxa"/>
          </w:tcPr>
          <w:p w:rsidR="003250ED" w:rsidRPr="00424698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социальных отношений администрации Тужинского муниципального района </w:t>
            </w:r>
          </w:p>
          <w:p w:rsidR="003250ED" w:rsidRPr="00424698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674" w:type="dxa"/>
          </w:tcPr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подпрограмм*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74" w:type="dxa"/>
          </w:tcPr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6674" w:type="dxa"/>
          </w:tcPr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674" w:type="dxa"/>
          </w:tcPr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развитие физической культуры и спорта для обеспечения гарантий доступности жителей района к развитой спортивной инфраструктуре, приобщение различных слоёв населения к регулярным занятиям физической культурой и спортом; 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повышение конкурентоспособности спортсменов Тужинского района на областном, всероссийском уровне;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организация предоставления дополнительного образования детям в области физкультуры, спорта и подготовка спортивного резерва в Тужинском районе</w:t>
            </w:r>
          </w:p>
        </w:tc>
      </w:tr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674" w:type="dxa"/>
          </w:tcPr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укрепление материально-технической базы для занятий физической культурой и спортом за счет строительства новых и реконструкции имеющихся спортивных объектов;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массового спорта среди различных категорий и групп населения, в том числе в образовательных учреждениях;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пропаганда физической культуры и здорового образа жизни;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оказание муниципальных услуг по предоставлению дополнительного образования в сфере физической культуры и спорта (услуги спортивной школы);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развитие детско-юношеского спорта (совершенствование подготовки спортивного резерва);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сохранение кадрового потенциала спортивной школы.</w:t>
            </w:r>
          </w:p>
        </w:tc>
      </w:tr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6674" w:type="dxa"/>
          </w:tcPr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обеспеченность спортивными залами; 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обеспеченность плоскостными сооружениями;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удельный вес населения, систематически занимающегося физкультурой и спортом;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среднегодовая численность детей и подростков, занимающихся в учреждениях дополнительного образования спортивной направленности (ДЮСШ) (чел.);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физкультурных и спортивно-массовых мероприятий, проводимых на территории района в год;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реконструированных и вновь построенных спортивных объектов за год;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доля занимающихся, которые имеют 1 взрослый разряд и выше от количества обучающихся в учебно-тренировочных группах (%)</w:t>
            </w:r>
          </w:p>
        </w:tc>
      </w:tr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674" w:type="dxa"/>
          </w:tcPr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2014-2019 годы. Программа не предусматривает разбивки на этапы.</w:t>
            </w:r>
          </w:p>
        </w:tc>
      </w:tr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Объёмы ассигнований муниципальной программы</w:t>
            </w:r>
          </w:p>
        </w:tc>
        <w:tc>
          <w:tcPr>
            <w:tcW w:w="6674" w:type="dxa"/>
          </w:tcPr>
          <w:p w:rsidR="003250ED" w:rsidRDefault="003250ED" w:rsidP="002A23E6">
            <w:pPr>
              <w:pStyle w:val="a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Объём ассигнований на реализацию муниципальной программы составляет 3372,8 тыс.рублей в том числе:</w:t>
            </w:r>
          </w:p>
          <w:p w:rsidR="003250ED" w:rsidRDefault="003250ED" w:rsidP="002A23E6">
            <w:pPr>
              <w:pStyle w:val="a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областного бюджета –2738,1тыс. руб.</w:t>
            </w:r>
          </w:p>
          <w:p w:rsidR="003250ED" w:rsidRDefault="003250ED" w:rsidP="002A23E6">
            <w:pPr>
              <w:pStyle w:val="a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средства местного бюджета –  всего –459,7 тыс. рублей</w:t>
            </w:r>
          </w:p>
          <w:p w:rsidR="003250ED" w:rsidRDefault="003250ED" w:rsidP="002A23E6">
            <w:pPr>
              <w:pStyle w:val="a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 – 175,0 тыс.руб.</w:t>
            </w:r>
          </w:p>
          <w:p w:rsidR="003250ED" w:rsidRDefault="003250ED" w:rsidP="002A23E6">
            <w:pPr>
              <w:pStyle w:val="a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2014г. –35,7 тыс. рублей</w:t>
            </w:r>
          </w:p>
          <w:p w:rsidR="003250ED" w:rsidRDefault="003250ED" w:rsidP="002A23E6">
            <w:pPr>
              <w:pStyle w:val="a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2015г. – 1646,5 тыс. рублей</w:t>
            </w:r>
          </w:p>
          <w:p w:rsidR="003250ED" w:rsidRDefault="003250ED" w:rsidP="002A23E6">
            <w:pPr>
              <w:pStyle w:val="a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2016г. – 1541,6 тыс. рублей</w:t>
            </w:r>
          </w:p>
          <w:p w:rsidR="003250ED" w:rsidRDefault="003250ED" w:rsidP="002A23E6">
            <w:pPr>
              <w:pStyle w:val="a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2017г. – 67,0 тыс. рублей</w:t>
            </w:r>
          </w:p>
          <w:p w:rsidR="003250ED" w:rsidRDefault="003250ED" w:rsidP="002A23E6">
            <w:pPr>
              <w:pStyle w:val="a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2018г. – 41,0 тыс. рублей.</w:t>
            </w:r>
          </w:p>
          <w:p w:rsidR="003250ED" w:rsidRDefault="003250ED" w:rsidP="002A23E6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2019г. -  41,0 тыс. рублей</w:t>
            </w:r>
          </w:p>
        </w:tc>
      </w:tr>
      <w:tr w:rsidR="003250ED">
        <w:tc>
          <w:tcPr>
            <w:tcW w:w="2790" w:type="dxa"/>
          </w:tcPr>
          <w:p w:rsidR="003250ED" w:rsidRDefault="003250ED" w:rsidP="00DA2A8C">
            <w:pPr>
              <w:pStyle w:val="ListParagraph"/>
              <w:spacing w:after="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Ожидаемые конечные результаты реализации муниципальной программы</w:t>
            </w:r>
          </w:p>
        </w:tc>
        <w:tc>
          <w:tcPr>
            <w:tcW w:w="6674" w:type="dxa"/>
          </w:tcPr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количественном выражении к концу 2019 г.: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обеспеченность спортивными залами составит 3,33 тыс. кв.м. на 10 тыс. человек;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обеспеченность плоскостными сооружениями составит 76,5 тыс. кв.м. на 10 тыс. человек;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увеличится удельный вес населения, систематически занимающегося физической культурой и спортом, до 27%;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среднегодовая численность детей и подростков, занимающихся в учреждениях дополнительного образования спортивной направленности (ДЮСШ) возрастёт до 230 человек;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физкультурных и спортивно-массовых мероприятий, проводимых на территории района, составит 40 в год;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ежегодно будет реконструироваться или вновь строиться по 1 спортивному объекту;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количество занимающихся, которые имеют 1 взрослый разряд и выше от количества обучающихся в учебно-тренировочных группах составит не менее 15%.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качественном выражении: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повысится качество дополнительного образования в сфере физической культуры и спорта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на уровне прежних лет останется количество проводимых физкультурных и спортивно-массовых мероприятий;</w:t>
            </w:r>
          </w:p>
          <w:p w:rsidR="003250ED" w:rsidRDefault="003250ED" w:rsidP="00DA2A8C">
            <w:pPr>
              <w:pStyle w:val="ListParagraph"/>
              <w:spacing w:after="0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повысится качество дополнительного образования в сфере физической культуры и спорта.</w:t>
            </w:r>
          </w:p>
        </w:tc>
      </w:tr>
    </w:tbl>
    <w:p w:rsidR="003250ED" w:rsidRDefault="003250ED"/>
    <w:sectPr w:rsidR="003250ED" w:rsidSect="00D455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4698"/>
    <w:rsid w:val="002A23E6"/>
    <w:rsid w:val="003250ED"/>
    <w:rsid w:val="0033282D"/>
    <w:rsid w:val="00424698"/>
    <w:rsid w:val="00826B32"/>
    <w:rsid w:val="00836C3F"/>
    <w:rsid w:val="00D45524"/>
    <w:rsid w:val="00DA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4698"/>
    <w:pPr>
      <w:spacing w:after="200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24698"/>
    <w:pPr>
      <w:ind w:left="720"/>
    </w:pPr>
  </w:style>
  <w:style w:type="character" w:customStyle="1" w:styleId="FontStyle13">
    <w:name w:val="Font Style13"/>
    <w:basedOn w:val="DefaultParagraphFont"/>
    <w:uiPriority w:val="99"/>
    <w:rsid w:val="002A23E6"/>
    <w:rPr>
      <w:rFonts w:ascii="Times New Roman" w:hAnsi="Times New Roman" w:cs="Times New Roman"/>
      <w:sz w:val="22"/>
      <w:szCs w:val="22"/>
    </w:rPr>
  </w:style>
  <w:style w:type="paragraph" w:customStyle="1" w:styleId="a">
    <w:name w:val="Абзац списка"/>
    <w:basedOn w:val="Normal"/>
    <w:uiPriority w:val="99"/>
    <w:rsid w:val="002A23E6"/>
    <w:pPr>
      <w:ind w:left="720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3</Pages>
  <Words>591</Words>
  <Characters>3375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2</cp:revision>
  <dcterms:created xsi:type="dcterms:W3CDTF">2016-11-07T05:56:00Z</dcterms:created>
  <dcterms:modified xsi:type="dcterms:W3CDTF">2016-11-09T09:24:00Z</dcterms:modified>
</cp:coreProperties>
</file>